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22C49" w14:textId="77777777" w:rsidR="00E80DF8" w:rsidRDefault="00E80DF8" w:rsidP="00E80DF8">
      <w:pPr>
        <w:pStyle w:val="NoSpacing"/>
        <w:jc w:val="both"/>
      </w:pPr>
      <w:r>
        <w:rPr>
          <w:u w:val="single"/>
        </w:rPr>
        <w:t>John RAY</w:t>
      </w:r>
      <w:r>
        <w:t xml:space="preserve">      (d.1460)</w:t>
      </w:r>
    </w:p>
    <w:p w14:paraId="52F993EE" w14:textId="77777777" w:rsidR="00E80DF8" w:rsidRDefault="00E80DF8" w:rsidP="00E80DF8">
      <w:pPr>
        <w:pStyle w:val="NoSpacing"/>
        <w:jc w:val="both"/>
      </w:pPr>
      <w:r>
        <w:t>of Newmarket, Suffolk.</w:t>
      </w:r>
    </w:p>
    <w:p w14:paraId="4BAD0021" w14:textId="77777777" w:rsidR="00E80DF8" w:rsidRDefault="00E80DF8" w:rsidP="00E80DF8">
      <w:pPr>
        <w:pStyle w:val="NoSpacing"/>
        <w:jc w:val="both"/>
      </w:pPr>
    </w:p>
    <w:p w14:paraId="46EAD6B1" w14:textId="77777777" w:rsidR="00E80DF8" w:rsidRDefault="00E80DF8" w:rsidP="00E80DF8">
      <w:pPr>
        <w:pStyle w:val="NoSpacing"/>
        <w:jc w:val="both"/>
      </w:pPr>
    </w:p>
    <w:p w14:paraId="6287AEA8" w14:textId="606AE818" w:rsidR="000E22CF" w:rsidRDefault="000E22CF" w:rsidP="000E22CF">
      <w:pPr>
        <w:pStyle w:val="NoSpacing"/>
        <w:rPr>
          <w:lang w:val="en-US"/>
        </w:rPr>
      </w:pPr>
      <w:r>
        <w:rPr>
          <w:lang w:val="en-US"/>
        </w:rPr>
        <w:tab/>
        <w:t>145</w:t>
      </w:r>
      <w:r>
        <w:rPr>
          <w:lang w:val="en-US"/>
        </w:rPr>
        <w:t>9</w:t>
      </w:r>
      <w:r>
        <w:rPr>
          <w:lang w:val="en-US"/>
        </w:rPr>
        <w:tab/>
        <w:t>He bequeathed a hive of bees for the maintenance of the light before the</w:t>
      </w:r>
    </w:p>
    <w:p w14:paraId="0A445F7E" w14:textId="77777777" w:rsidR="000E22CF" w:rsidRDefault="000E22CF" w:rsidP="000E22CF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image of the B.V.M. in the chapel of All Saints, Newmarket.</w:t>
      </w:r>
    </w:p>
    <w:p w14:paraId="2F837E0E" w14:textId="51AF320C" w:rsidR="000E22CF" w:rsidRDefault="000E22CF" w:rsidP="000E22CF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  <w:t>(Ricardian XXXIV p.50)</w:t>
      </w:r>
    </w:p>
    <w:p w14:paraId="3A3B22F0" w14:textId="77777777" w:rsidR="00E80DF8" w:rsidRDefault="00E80DF8" w:rsidP="00E80DF8">
      <w:pPr>
        <w:pStyle w:val="NoSpacing"/>
        <w:jc w:val="both"/>
      </w:pPr>
      <w:r>
        <w:t>14 Mar.1460</w:t>
      </w:r>
      <w:r>
        <w:tab/>
        <w:t>He made his Will.  (Redstone p.85)</w:t>
      </w:r>
    </w:p>
    <w:p w14:paraId="09B8147A" w14:textId="77777777" w:rsidR="00E80DF8" w:rsidRDefault="00E80DF8" w:rsidP="00E80DF8">
      <w:pPr>
        <w:pStyle w:val="NoSpacing"/>
        <w:jc w:val="both"/>
      </w:pPr>
      <w:r>
        <w:t>30 May</w:t>
      </w:r>
      <w:r>
        <w:tab/>
        <w:t>Probate of his Will.  (ibid.)</w:t>
      </w:r>
    </w:p>
    <w:p w14:paraId="75F64424" w14:textId="77777777" w:rsidR="00E80DF8" w:rsidRDefault="00E80DF8" w:rsidP="00E80DF8">
      <w:pPr>
        <w:pStyle w:val="NoSpacing"/>
        <w:jc w:val="both"/>
      </w:pPr>
    </w:p>
    <w:p w14:paraId="03A0FF49" w14:textId="77777777" w:rsidR="00E80DF8" w:rsidRDefault="00E80DF8" w:rsidP="00E80DF8">
      <w:pPr>
        <w:pStyle w:val="NoSpacing"/>
        <w:jc w:val="both"/>
      </w:pPr>
    </w:p>
    <w:p w14:paraId="526E3DB4" w14:textId="77777777" w:rsidR="00E80DF8" w:rsidRDefault="00E80DF8" w:rsidP="00E80DF8">
      <w:pPr>
        <w:pStyle w:val="NoSpacing"/>
        <w:jc w:val="both"/>
      </w:pPr>
      <w:r>
        <w:t>30 June 2016</w:t>
      </w:r>
    </w:p>
    <w:p w14:paraId="659CB986" w14:textId="484AE557" w:rsidR="000E22CF" w:rsidRDefault="000E22CF" w:rsidP="00E80DF8">
      <w:pPr>
        <w:pStyle w:val="NoSpacing"/>
        <w:jc w:val="both"/>
      </w:pPr>
      <w:r>
        <w:t>26 June 2026</w:t>
      </w:r>
    </w:p>
    <w:p w14:paraId="335593C0" w14:textId="77777777" w:rsidR="000E22CF" w:rsidRDefault="000E22CF" w:rsidP="00E80DF8">
      <w:pPr>
        <w:pStyle w:val="NoSpacing"/>
        <w:jc w:val="both"/>
      </w:pPr>
    </w:p>
    <w:p w14:paraId="6A420658" w14:textId="77777777" w:rsidR="00BA73BE" w:rsidRPr="00E71FC3" w:rsidRDefault="00BA73B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B76F0" w14:textId="77777777" w:rsidR="00BA73BE" w:rsidRDefault="00BA73BE" w:rsidP="00E71FC3">
      <w:pPr>
        <w:spacing w:after="0" w:line="240" w:lineRule="auto"/>
      </w:pPr>
      <w:r>
        <w:separator/>
      </w:r>
    </w:p>
  </w:endnote>
  <w:endnote w:type="continuationSeparator" w:id="0">
    <w:p w14:paraId="67A65BB1" w14:textId="77777777" w:rsidR="00BA73BE" w:rsidRDefault="00BA73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E1F48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C2F1" w14:textId="77777777" w:rsidR="00BA73BE" w:rsidRDefault="00BA73BE" w:rsidP="00E71FC3">
      <w:pPr>
        <w:spacing w:after="0" w:line="240" w:lineRule="auto"/>
      </w:pPr>
      <w:r>
        <w:separator/>
      </w:r>
    </w:p>
  </w:footnote>
  <w:footnote w:type="continuationSeparator" w:id="0">
    <w:p w14:paraId="75EA69E3" w14:textId="77777777" w:rsidR="00BA73BE" w:rsidRDefault="00BA73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F8"/>
    <w:rsid w:val="000E22CF"/>
    <w:rsid w:val="00165330"/>
    <w:rsid w:val="001A7C09"/>
    <w:rsid w:val="00733BE7"/>
    <w:rsid w:val="00AB52E8"/>
    <w:rsid w:val="00B16D3F"/>
    <w:rsid w:val="00BA73BE"/>
    <w:rsid w:val="00E71FC3"/>
    <w:rsid w:val="00E80DF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3E5CA"/>
  <w15:chartTrackingRefBased/>
  <w15:docId w15:val="{DA5A4AF9-147A-4C00-8FE6-CAAC596C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2016-07-29T19:45:00Z</dcterms:created>
  <dcterms:modified xsi:type="dcterms:W3CDTF">2026-06-26T10:02:00Z</dcterms:modified>
</cp:coreProperties>
</file>